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E90A9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SHRYB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1D9095F6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</w:p>
    <w:p w14:paraId="4ED5CDCA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</w:p>
    <w:p w14:paraId="7B44ACE6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appointed him and John Pile(q.v.) to</w:t>
      </w:r>
    </w:p>
    <w:p w14:paraId="14A9F0B0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deliver their </w:t>
      </w:r>
      <w:proofErr w:type="spellStart"/>
      <w:r>
        <w:rPr>
          <w:rFonts w:eastAsia="Times New Roman" w:cs="Times New Roman"/>
          <w:szCs w:val="24"/>
        </w:rPr>
        <w:t>dovehouse</w:t>
      </w:r>
      <w:proofErr w:type="spellEnd"/>
      <w:r>
        <w:rPr>
          <w:rFonts w:eastAsia="Times New Roman" w:cs="Times New Roman"/>
          <w:szCs w:val="24"/>
        </w:rPr>
        <w:t xml:space="preserve"> and conduit to William Style(q.v.) and his wife.</w:t>
      </w:r>
    </w:p>
    <w:p w14:paraId="56835099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Margery(q.v.), after the deaths of him and his wife.</w:t>
      </w:r>
    </w:p>
    <w:p w14:paraId="06B7F46C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5A2889DB" w14:textId="77777777" w:rsidR="002150FD" w:rsidRDefault="002150FD" w:rsidP="002150F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603D805B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</w:p>
    <w:p w14:paraId="32720F2E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</w:p>
    <w:p w14:paraId="5CBD35AB" w14:textId="77777777" w:rsidR="002150FD" w:rsidRDefault="002150FD" w:rsidP="002150F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0C912A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3787" w14:textId="77777777" w:rsidR="002150FD" w:rsidRDefault="002150FD" w:rsidP="009139A6">
      <w:r>
        <w:separator/>
      </w:r>
    </w:p>
  </w:endnote>
  <w:endnote w:type="continuationSeparator" w:id="0">
    <w:p w14:paraId="1324367E" w14:textId="77777777" w:rsidR="002150FD" w:rsidRDefault="002150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2B4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66A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66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05418" w14:textId="77777777" w:rsidR="002150FD" w:rsidRDefault="002150FD" w:rsidP="009139A6">
      <w:r>
        <w:separator/>
      </w:r>
    </w:p>
  </w:footnote>
  <w:footnote w:type="continuationSeparator" w:id="0">
    <w:p w14:paraId="7D7BD176" w14:textId="77777777" w:rsidR="002150FD" w:rsidRDefault="002150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ADE4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55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1E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0FD"/>
    <w:rsid w:val="000666E0"/>
    <w:rsid w:val="002150FD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6231F"/>
  <w15:chartTrackingRefBased/>
  <w15:docId w15:val="{78CD9E17-044F-4136-A7C5-3A48FE87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2023-04-25T21:06:00Z</dcterms:created>
  <dcterms:modified xsi:type="dcterms:W3CDTF">2023-04-25T21:06:00Z</dcterms:modified>
</cp:coreProperties>
</file>